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7DE" w:rsidRPr="002777DE" w:rsidRDefault="00CB666B" w:rsidP="002777DE">
      <w:pPr>
        <w:ind w:left="270"/>
      </w:pPr>
      <w:r w:rsidRPr="00CB666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71">
        <w:t xml:space="preserve">                     </w:t>
      </w:r>
    </w:p>
    <w:p w:rsidR="002777DE" w:rsidRDefault="002777DE" w:rsidP="002777DE">
      <w:pPr>
        <w:pStyle w:val="ListParagraph"/>
        <w:spacing w:line="480" w:lineRule="auto"/>
        <w:ind w:left="990"/>
        <w:rPr>
          <w:rFonts w:asciiTheme="majorHAnsi" w:hAnsiTheme="majorHAnsi"/>
        </w:rPr>
      </w:pPr>
      <w:bookmarkStart w:id="0" w:name="_GoBack"/>
      <w:bookmarkEnd w:id="0"/>
      <w:r>
        <w:rPr>
          <w:rFonts w:asciiTheme="majorHAnsi" w:hAnsiTheme="majorHAnsi"/>
        </w:rPr>
        <w:t>January 17, 2017</w:t>
      </w:r>
    </w:p>
    <w:p w:rsidR="00EB69E1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Water line completion </w:t>
      </w:r>
    </w:p>
    <w:p w:rsidR="002777DE" w:rsidRDefault="002777DE" w:rsidP="002777DE">
      <w:pPr>
        <w:pStyle w:val="ListParagraph"/>
        <w:numPr>
          <w:ilvl w:val="1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Under Pryor</w:t>
      </w:r>
    </w:p>
    <w:p w:rsidR="002777DE" w:rsidRDefault="002777DE" w:rsidP="002777DE">
      <w:pPr>
        <w:pStyle w:val="ListParagraph"/>
        <w:numPr>
          <w:ilvl w:val="1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Testing/connection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Storm sewer completion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Remaining tear out/replacement of pavement, sidewalk and curb (Blackstone)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Street signs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Erosion Control/establish vegetation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MDNR acceptance sanitary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As-graded master drainage plan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Final grading clean up</w:t>
      </w:r>
    </w:p>
    <w:p w:rsid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Additional easement recordings (if any)</w:t>
      </w:r>
    </w:p>
    <w:p w:rsidR="002777DE" w:rsidRPr="002777DE" w:rsidRDefault="002777DE" w:rsidP="002777DE">
      <w:pPr>
        <w:pStyle w:val="ListParagraph"/>
        <w:numPr>
          <w:ilvl w:val="0"/>
          <w:numId w:val="1"/>
        </w:numPr>
        <w:spacing w:line="480" w:lineRule="auto"/>
        <w:rPr>
          <w:rFonts w:asciiTheme="majorHAnsi" w:hAnsiTheme="majorHAnsi"/>
        </w:rPr>
      </w:pPr>
      <w:r>
        <w:rPr>
          <w:rFonts w:asciiTheme="majorHAnsi" w:hAnsiTheme="majorHAnsi"/>
        </w:rPr>
        <w:t>Maintenance bonds</w:t>
      </w:r>
    </w:p>
    <w:sectPr w:rsidR="002777DE" w:rsidRPr="002777DE" w:rsidSect="00390DA3">
      <w:headerReference w:type="default" r:id="rId8"/>
      <w:footerReference w:type="default" r:id="rId9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7DE" w:rsidRDefault="002777DE" w:rsidP="006D1D92">
      <w:r>
        <w:separator/>
      </w:r>
    </w:p>
  </w:endnote>
  <w:endnote w:type="continuationSeparator" w:id="0">
    <w:p w:rsidR="002777DE" w:rsidRDefault="002777DE" w:rsidP="006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DF" w:rsidRPr="00EB69E1" w:rsidRDefault="00401051" w:rsidP="00EB69E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7DE" w:rsidRDefault="002777DE" w:rsidP="006D1D92">
      <w:r>
        <w:separator/>
      </w:r>
    </w:p>
  </w:footnote>
  <w:footnote w:type="continuationSeparator" w:id="0">
    <w:p w:rsidR="002777DE" w:rsidRDefault="002777DE" w:rsidP="006D1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DF" w:rsidRDefault="00F50ADF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B356E"/>
    <w:multiLevelType w:val="hybridMultilevel"/>
    <w:tmpl w:val="0C1CF71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attachedTemplate r:id="rId1"/>
  <w:revisionView w:inkAnnotation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 w:val="000633BB"/>
    <w:rsid w:val="00093248"/>
    <w:rsid w:val="00133A91"/>
    <w:rsid w:val="00193195"/>
    <w:rsid w:val="002027E9"/>
    <w:rsid w:val="002777DE"/>
    <w:rsid w:val="002A36C5"/>
    <w:rsid w:val="002A4FB1"/>
    <w:rsid w:val="00390DA3"/>
    <w:rsid w:val="00401051"/>
    <w:rsid w:val="00455606"/>
    <w:rsid w:val="005640F7"/>
    <w:rsid w:val="00617D1A"/>
    <w:rsid w:val="00651971"/>
    <w:rsid w:val="00661BEF"/>
    <w:rsid w:val="006D1D92"/>
    <w:rsid w:val="007478BD"/>
    <w:rsid w:val="00842000"/>
    <w:rsid w:val="008A36D2"/>
    <w:rsid w:val="009E2470"/>
    <w:rsid w:val="00A823D1"/>
    <w:rsid w:val="00A96576"/>
    <w:rsid w:val="00BE46BC"/>
    <w:rsid w:val="00C7623F"/>
    <w:rsid w:val="00CB666B"/>
    <w:rsid w:val="00CE485A"/>
    <w:rsid w:val="00DA5F31"/>
    <w:rsid w:val="00EB69E1"/>
    <w:rsid w:val="00F5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777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Center\Dev%20Ctr%20Letterhead%20no%20si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 Ctr Letterhead no side.dotx</Template>
  <TotalTime>57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dbell</dc:creator>
  <cp:lastModifiedBy>dbell</cp:lastModifiedBy>
  <cp:revision>1</cp:revision>
  <cp:lastPrinted>2017-01-17T15:05:00Z</cp:lastPrinted>
  <dcterms:created xsi:type="dcterms:W3CDTF">2017-01-17T14:55:00Z</dcterms:created>
  <dcterms:modified xsi:type="dcterms:W3CDTF">2017-01-17T15:52:00Z</dcterms:modified>
</cp:coreProperties>
</file>